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450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FULCHER</w:t>
      </w:r>
      <w:r>
        <w:rPr>
          <w:rFonts w:ascii="Times New Roman" w:hAnsi="Times New Roman" w:cs="Times New Roman"/>
          <w:sz w:val="24"/>
          <w:szCs w:val="24"/>
        </w:rPr>
        <w:t xml:space="preserve">      (fl.1449)</w:t>
      </w:r>
    </w:p>
    <w:p w:rsidR="00B4505C" w:rsidRDefault="00B450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B4505C" w:rsidRDefault="00B450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05C" w:rsidRDefault="00B450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05C" w:rsidRDefault="00B450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Apr.1449</w:t>
      </w:r>
      <w:r>
        <w:rPr>
          <w:rFonts w:ascii="Times New Roman" w:hAnsi="Times New Roman" w:cs="Times New Roman"/>
          <w:sz w:val="24"/>
          <w:szCs w:val="24"/>
        </w:rPr>
        <w:tab/>
        <w:t>He was presented to the free chapel of Eccleswall</w:t>
      </w:r>
      <w:r w:rsidR="001166E4">
        <w:rPr>
          <w:rFonts w:ascii="Times New Roman" w:hAnsi="Times New Roman" w:cs="Times New Roman"/>
          <w:sz w:val="24"/>
          <w:szCs w:val="24"/>
        </w:rPr>
        <w:t xml:space="preserve">, Herefordshire, by </w:t>
      </w:r>
    </w:p>
    <w:p w:rsidR="001166E4" w:rsidRDefault="001166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Talbot, Earl of Shrewsbury(q.v.).</w:t>
      </w:r>
    </w:p>
    <w:p w:rsidR="001166E4" w:rsidRDefault="001166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(“Register of Richard Beauchamp, Bishop of Hereford1449-50 p.15)</w:t>
      </w:r>
    </w:p>
    <w:p w:rsidR="001166E4" w:rsidRDefault="001166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66E4" w:rsidRDefault="001166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66E4" w:rsidRPr="00B4505C" w:rsidRDefault="006864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  <w:bookmarkStart w:id="0" w:name="_GoBack"/>
      <w:bookmarkEnd w:id="0"/>
    </w:p>
    <w:sectPr w:rsidR="001166E4" w:rsidRPr="00B450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05C" w:rsidRDefault="00B4505C" w:rsidP="00E71FC3">
      <w:pPr>
        <w:spacing w:after="0" w:line="240" w:lineRule="auto"/>
      </w:pPr>
      <w:r>
        <w:separator/>
      </w:r>
    </w:p>
  </w:endnote>
  <w:endnote w:type="continuationSeparator" w:id="0">
    <w:p w:rsidR="00B4505C" w:rsidRDefault="00B450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05C" w:rsidRDefault="00B4505C" w:rsidP="00E71FC3">
      <w:pPr>
        <w:spacing w:after="0" w:line="240" w:lineRule="auto"/>
      </w:pPr>
      <w:r>
        <w:separator/>
      </w:r>
    </w:p>
  </w:footnote>
  <w:footnote w:type="continuationSeparator" w:id="0">
    <w:p w:rsidR="00B4505C" w:rsidRDefault="00B450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05C"/>
    <w:rsid w:val="001166E4"/>
    <w:rsid w:val="006864C9"/>
    <w:rsid w:val="00AB52E8"/>
    <w:rsid w:val="00B16D3F"/>
    <w:rsid w:val="00B450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8D258"/>
  <w15:chartTrackingRefBased/>
  <w15:docId w15:val="{7EC172E3-1CD9-4490-98B8-0EDEDED7A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2016-05-07T16:00:00Z</dcterms:created>
  <dcterms:modified xsi:type="dcterms:W3CDTF">2016-05-07T16:38:00Z</dcterms:modified>
</cp:coreProperties>
</file>